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6918A6">
        <w:rPr>
          <w:rFonts w:cs="Arial"/>
          <w:b/>
          <w:caps/>
          <w:sz w:val="28"/>
          <w:szCs w:val="28"/>
        </w:rPr>
        <w:t>1222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7828FE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 xml:space="preserve">Solicita que sejam </w:t>
            </w:r>
            <w:r w:rsidR="00303CEE">
              <w:rPr>
                <w:rFonts w:cs="Arial"/>
                <w:sz w:val="20"/>
                <w:szCs w:val="20"/>
              </w:rPr>
              <w:t>adotadas as providências cabíveis para o estudo de viabilidade para implantação de postes de iluminação bem como quanto à possibilidade</w:t>
            </w:r>
            <w:r w:rsidR="00F16E1C">
              <w:rPr>
                <w:rFonts w:cs="Arial"/>
                <w:sz w:val="20"/>
                <w:szCs w:val="20"/>
              </w:rPr>
              <w:t xml:space="preserve"> de asfaltamento na viela localizada no final da Rua João Pereira Barbosa, Conjunto São Benedito.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</w:t>
      </w:r>
      <w:r w:rsidR="00F16E1C">
        <w:rPr>
          <w:rFonts w:cs="Arial"/>
        </w:rPr>
        <w:t>adotadas</w:t>
      </w:r>
      <w:r w:rsidR="001C7A18">
        <w:rPr>
          <w:rFonts w:cs="Arial"/>
        </w:rPr>
        <w:t xml:space="preserve"> providências cabíveis visando</w:t>
      </w:r>
      <w:r w:rsidR="00F16E1C">
        <w:rPr>
          <w:rFonts w:cs="Arial"/>
        </w:rPr>
        <w:t xml:space="preserve"> a</w:t>
      </w:r>
      <w:r w:rsidR="00F16E1C" w:rsidRPr="00F16E1C">
        <w:rPr>
          <w:rFonts w:cs="Arial"/>
        </w:rPr>
        <w:t>o estudo de viabilidade para implantação de postes de iluminação bem como quanto à possibilidade de asfaltamento na viela localizada no final da Rua João Pereira Barbosa, Conjunto São Benedito.</w:t>
      </w:r>
    </w:p>
    <w:p w:rsidR="00EA719F" w:rsidRDefault="00EA719F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282BA6">
        <w:rPr>
          <w:rFonts w:cs="Arial"/>
        </w:rPr>
        <w:t>Conforme fotos anexas, a via supracitada está completame</w:t>
      </w:r>
      <w:r w:rsidR="00282BA6">
        <w:rPr>
          <w:rFonts w:cs="Arial"/>
        </w:rPr>
        <w:t>nte precária. A viela não possui</w:t>
      </w:r>
      <w:r w:rsidRPr="00282BA6">
        <w:rPr>
          <w:rFonts w:cs="Arial"/>
        </w:rPr>
        <w:t xml:space="preserve"> pavimentação, dificultando, principalmente em dias de chuvas, a passagem dos moradores que por ali circulam, bem como a falta de iluminação</w:t>
      </w:r>
      <w:r w:rsidR="00282BA6">
        <w:rPr>
          <w:rFonts w:cs="Arial"/>
        </w:rPr>
        <w:t xml:space="preserve"> vem</w:t>
      </w:r>
      <w:r w:rsidRPr="00282BA6">
        <w:rPr>
          <w:rFonts w:cs="Arial"/>
        </w:rPr>
        <w:t xml:space="preserve"> trazendo riscos não apenas de acidentes, mas também de pequenos furtos.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 xml:space="preserve">a certeza de recebermos especial atenção ao indicado, subscrevemos </w:t>
      </w:r>
      <w:proofErr w:type="gramStart"/>
      <w:r w:rsidR="003E188F" w:rsidRPr="001840AD">
        <w:rPr>
          <w:rFonts w:cs="Arial"/>
        </w:rPr>
        <w:t>agradecidos</w:t>
      </w:r>
      <w:proofErr w:type="gramEnd"/>
      <w:r w:rsidR="003E188F" w:rsidRPr="001840AD">
        <w:rPr>
          <w:rFonts w:cs="Arial"/>
        </w:rPr>
        <w:t>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282BA6">
        <w:rPr>
          <w:rFonts w:cs="Arial"/>
        </w:rPr>
        <w:t>12 de maio de 2021.</w:t>
      </w:r>
    </w:p>
    <w:p w:rsidR="00282BA6" w:rsidRDefault="00282BA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282BA6" w:rsidRDefault="00282BA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282BA6" w:rsidRPr="005D429C" w:rsidRDefault="00282BA6" w:rsidP="00282BA6">
      <w:pPr>
        <w:tabs>
          <w:tab w:val="left" w:pos="6480"/>
        </w:tabs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SÔNIA REGINA GONÇALVES</w:t>
      </w:r>
    </w:p>
    <w:p w:rsidR="00282BA6" w:rsidRPr="005D429C" w:rsidRDefault="00282BA6" w:rsidP="00282BA6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(Sônia Patas da Amizade)</w:t>
      </w:r>
    </w:p>
    <w:p w:rsidR="00282BA6" w:rsidRDefault="00282BA6" w:rsidP="00282BA6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Vereadora - PL</w:t>
      </w:r>
    </w:p>
    <w:p w:rsidR="00282BA6" w:rsidRDefault="00282BA6">
      <w:pPr>
        <w:rPr>
          <w:rFonts w:cs="Arial"/>
        </w:rPr>
      </w:pPr>
      <w:r>
        <w:rPr>
          <w:rFonts w:cs="Arial"/>
        </w:rPr>
        <w:br w:type="page"/>
      </w:r>
    </w:p>
    <w:p w:rsidR="00282BA6" w:rsidRPr="00ED4D34" w:rsidRDefault="00282BA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bookmarkStart w:id="0" w:name="_GoBack"/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664845</wp:posOffset>
            </wp:positionH>
            <wp:positionV relativeFrom="page">
              <wp:posOffset>6446520</wp:posOffset>
            </wp:positionV>
            <wp:extent cx="4450080" cy="2849880"/>
            <wp:effectExtent l="0" t="0" r="7620" b="7620"/>
            <wp:wrapNone/>
            <wp:docPr id="4" name="Imagem 4" descr="C:\Users\G05-4239\Downloads\WhatsApp Image 2021-04-23 at 14.59.15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G05-4239\Downloads\WhatsApp Image 2021-04-23 at 14.59.15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0080" cy="284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24765</wp:posOffset>
            </wp:positionH>
            <wp:positionV relativeFrom="page">
              <wp:posOffset>2072640</wp:posOffset>
            </wp:positionV>
            <wp:extent cx="2590800" cy="3437283"/>
            <wp:effectExtent l="0" t="0" r="0" b="0"/>
            <wp:wrapNone/>
            <wp:docPr id="3" name="Imagem 3" descr="C:\Users\G05-4239\Downloads\WhatsApp Image 2021-04-23 at 14.55.17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C:\Users\G05-4239\Downloads\WhatsApp Image 2021-04-23 at 14.55.17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1074" cy="3437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3148965</wp:posOffset>
            </wp:positionH>
            <wp:positionV relativeFrom="page">
              <wp:posOffset>2072640</wp:posOffset>
            </wp:positionV>
            <wp:extent cx="2621280" cy="3437890"/>
            <wp:effectExtent l="0" t="0" r="7620" b="0"/>
            <wp:wrapNone/>
            <wp:docPr id="5" name="Imagem 5" descr="C:\Users\G05-4239\Downloads\WhatsApp Image 2021-04-23 at 14.59.14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m 5" descr="C:\Users\G05-4239\Downloads\WhatsApp Image 2021-04-23 at 14.59.14.jpe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770" cy="3438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282BA6" w:rsidRPr="00ED4D34" w:rsidSect="007D39FD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6BAC" w:rsidRDefault="00276BAC">
      <w:r>
        <w:separator/>
      </w:r>
    </w:p>
  </w:endnote>
  <w:endnote w:type="continuationSeparator" w:id="0">
    <w:p w:rsidR="00276BAC" w:rsidRDefault="00276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6BAC" w:rsidRDefault="00276BAC">
      <w:r>
        <w:separator/>
      </w:r>
    </w:p>
  </w:footnote>
  <w:footnote w:type="continuationSeparator" w:id="0">
    <w:p w:rsidR="00276BAC" w:rsidRDefault="00276B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282BA6">
      <w:rPr>
        <w:rFonts w:cs="Arial"/>
        <w:b/>
        <w:sz w:val="20"/>
        <w:szCs w:val="20"/>
        <w:u w:val="single"/>
      </w:rPr>
      <w:t>1222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282BA6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282BA6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282BA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282BA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LIA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673BE8" w:rsidRDefault="00673B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673BE8" w:rsidRDefault="00673B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76BAC"/>
    <w:rsid w:val="00282BA6"/>
    <w:rsid w:val="002956E2"/>
    <w:rsid w:val="002A63FE"/>
    <w:rsid w:val="002A7434"/>
    <w:rsid w:val="002C4B2B"/>
    <w:rsid w:val="002C5C70"/>
    <w:rsid w:val="002D24ED"/>
    <w:rsid w:val="002D3D9E"/>
    <w:rsid w:val="002F02DB"/>
    <w:rsid w:val="0030168E"/>
    <w:rsid w:val="00303CE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3BE8"/>
    <w:rsid w:val="00674F7D"/>
    <w:rsid w:val="00681021"/>
    <w:rsid w:val="00682E6E"/>
    <w:rsid w:val="00690D1E"/>
    <w:rsid w:val="006918A6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108B"/>
    <w:rsid w:val="007828FE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3E71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A719F"/>
    <w:rsid w:val="00EB04D6"/>
    <w:rsid w:val="00ED2065"/>
    <w:rsid w:val="00ED4D34"/>
    <w:rsid w:val="00F118BC"/>
    <w:rsid w:val="00F16E1C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97227-692C-4EA0-A07F-3038F078E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137</TotalTime>
  <Pages>2</Pages>
  <Words>171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3</cp:revision>
  <cp:lastPrinted>2021-05-10T18:27:00Z</cp:lastPrinted>
  <dcterms:created xsi:type="dcterms:W3CDTF">2021-05-10T14:24:00Z</dcterms:created>
  <dcterms:modified xsi:type="dcterms:W3CDTF">2021-05-10T18:28:00Z</dcterms:modified>
</cp:coreProperties>
</file>